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8757" w14:textId="494D0499" w:rsidR="00C45777" w:rsidRDefault="005836E8" w:rsidP="00C45777">
      <w:pPr>
        <w:framePr w:w="3345" w:h="3345" w:hSpace="142" w:wrap="notBeside" w:vAnchor="page" w:hAnchor="page" w:x="7939" w:y="3516" w:anchorLock="1"/>
      </w:pPr>
      <w:r>
        <w:rPr>
          <w:noProof/>
        </w:rPr>
        <w:drawing>
          <wp:inline distT="0" distB="0" distL="0" distR="0" wp14:anchorId="750D7D84" wp14:editId="2AB63188">
            <wp:extent cx="2114550" cy="2114550"/>
            <wp:effectExtent l="0" t="0" r="0" b="0"/>
            <wp:docPr id="16511158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5975F137" w14:textId="2F2CBBB7"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1323F1">
        <w:rPr>
          <w:color w:val="808080"/>
          <w:sz w:val="22"/>
          <w:szCs w:val="20"/>
          <w:lang w:val="en-US"/>
        </w:rPr>
        <w:t>05</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1CB3B84E" w14:textId="311C87B1"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ED6764">
        <w:rPr>
          <w:bCs/>
          <w:color w:val="808080"/>
          <w:sz w:val="16"/>
          <w:szCs w:val="16"/>
          <w:lang w:val="en-US"/>
        </w:rPr>
        <w:t>0</w:t>
      </w:r>
      <w:r w:rsidR="001323F1">
        <w:rPr>
          <w:bCs/>
          <w:color w:val="808080"/>
          <w:sz w:val="16"/>
          <w:szCs w:val="16"/>
          <w:lang w:val="en-US"/>
        </w:rPr>
        <w:t>5</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r w:rsidR="00AC16C4" w:rsidRPr="00AC16C4">
        <w:rPr>
          <w:sz w:val="18"/>
          <w:szCs w:val="18"/>
          <w:lang w:val="en-US"/>
        </w:rPr>
        <w:t>With the maintenance manager, users can prevent unplanned downtime and solve some problems remotely via TAS Cloud</w:t>
      </w:r>
    </w:p>
    <w:p w14:paraId="53489117" w14:textId="77777777" w:rsidR="008E1647" w:rsidRDefault="008E1647" w:rsidP="00C45777">
      <w:pPr>
        <w:framePr w:w="3345" w:h="851" w:hSpace="142" w:wrap="around" w:vAnchor="page" w:hAnchor="page" w:x="7939" w:y="7089" w:anchorLock="1"/>
        <w:spacing w:line="276" w:lineRule="auto"/>
        <w:ind w:left="-57"/>
        <w:rPr>
          <w:snapToGrid w:val="0"/>
          <w:sz w:val="18"/>
          <w:szCs w:val="18"/>
          <w:lang w:val="en-US"/>
        </w:rPr>
      </w:pPr>
    </w:p>
    <w:p w14:paraId="490AF86C" w14:textId="77777777" w:rsid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66746A59" w14:textId="18302DED" w:rsidR="00737B7E" w:rsidRPr="00737B7E" w:rsidRDefault="00737B7E" w:rsidP="00773BB6">
      <w:pPr>
        <w:framePr w:w="3345" w:h="851" w:hSpace="142" w:wrap="around" w:vAnchor="page" w:hAnchor="page" w:x="7939" w:y="7089" w:anchorLock="1"/>
        <w:rPr>
          <w:color w:val="808080"/>
          <w:sz w:val="18"/>
          <w:szCs w:val="28"/>
          <w:lang w:val="en-US"/>
        </w:rPr>
      </w:pPr>
      <w:hyperlink r:id="rId10" w:history="1">
        <w:r w:rsidRPr="00737B7E">
          <w:rPr>
            <w:rStyle w:val="Hyperlink"/>
            <w:sz w:val="18"/>
            <w:szCs w:val="28"/>
            <w:lang w:val="en-US"/>
          </w:rPr>
          <w:t>https://www.turck.de/de/produktneuheiten-2860_tas-cloud-neues-toolset-fuer-turck-automation-suite-48202.php</w:t>
        </w:r>
      </w:hyperlink>
    </w:p>
    <w:p w14:paraId="6975E8E9" w14:textId="77777777" w:rsidR="00C45777" w:rsidRPr="003F7B32" w:rsidRDefault="00C45777" w:rsidP="00C45777">
      <w:pPr>
        <w:framePr w:w="3345" w:h="3786" w:hSpace="142" w:wrap="notBeside" w:vAnchor="page" w:hAnchor="page" w:x="7939" w:y="12475" w:anchorLock="1"/>
        <w:rPr>
          <w:color w:val="808080"/>
          <w:sz w:val="16"/>
          <w:lang w:val="en-US"/>
        </w:rPr>
      </w:pPr>
      <w:r w:rsidRPr="003F7B32">
        <w:rPr>
          <w:color w:val="808080"/>
          <w:sz w:val="16"/>
          <w:lang w:val="en-US"/>
        </w:rPr>
        <w:t>PRESS CONTACT</w:t>
      </w:r>
      <w:r w:rsidRPr="003F7B32">
        <w:rPr>
          <w:color w:val="808080"/>
          <w:sz w:val="16"/>
          <w:lang w:val="en-US"/>
        </w:rPr>
        <w:br/>
      </w:r>
    </w:p>
    <w:p w14:paraId="6B7520A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771FFE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B742AE6" w14:textId="77777777" w:rsidR="00C45777" w:rsidRPr="00AC16C4" w:rsidRDefault="00C45777" w:rsidP="00C45777">
      <w:pPr>
        <w:framePr w:w="3345" w:h="3786" w:hSpace="142" w:wrap="notBeside" w:vAnchor="page" w:hAnchor="page" w:x="7939" w:y="12475" w:anchorLock="1"/>
        <w:rPr>
          <w:color w:val="808080"/>
          <w:sz w:val="16"/>
          <w:lang w:val="en-US"/>
        </w:rPr>
      </w:pPr>
      <w:r w:rsidRPr="00AC16C4">
        <w:rPr>
          <w:color w:val="808080"/>
          <w:sz w:val="16"/>
          <w:lang w:val="en-US"/>
        </w:rPr>
        <w:t>Phone: +49 208 4952-149</w:t>
      </w:r>
    </w:p>
    <w:p w14:paraId="729E806F" w14:textId="77777777" w:rsidR="00C45777" w:rsidRPr="00AC16C4" w:rsidRDefault="00C45777" w:rsidP="00C45777">
      <w:pPr>
        <w:framePr w:w="3345" w:h="3786" w:hSpace="142" w:wrap="notBeside" w:vAnchor="page" w:hAnchor="page" w:x="7939" w:y="12475" w:anchorLock="1"/>
        <w:rPr>
          <w:color w:val="808080"/>
          <w:sz w:val="16"/>
          <w:lang w:val="en-US"/>
        </w:rPr>
      </w:pPr>
      <w:r w:rsidRPr="00AC16C4">
        <w:rPr>
          <w:color w:val="808080"/>
          <w:sz w:val="16"/>
          <w:lang w:val="en-US"/>
        </w:rPr>
        <w:t>Mail: klaus.albers@turck.com</w:t>
      </w:r>
    </w:p>
    <w:p w14:paraId="45B21C1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5CEC31E9" w14:textId="77777777" w:rsidR="00C45777" w:rsidRPr="00792482" w:rsidRDefault="00C45777" w:rsidP="00C45777">
      <w:pPr>
        <w:framePr w:w="3345" w:h="3786" w:hSpace="142" w:wrap="notBeside" w:vAnchor="page" w:hAnchor="page" w:x="7939" w:y="12475" w:anchorLock="1"/>
        <w:rPr>
          <w:color w:val="808080"/>
          <w:sz w:val="16"/>
          <w:lang w:val="en-US"/>
        </w:rPr>
      </w:pPr>
    </w:p>
    <w:p w14:paraId="6C43A124" w14:textId="77777777" w:rsidR="00C45777" w:rsidRPr="00792482" w:rsidRDefault="00C45777" w:rsidP="00C45777">
      <w:pPr>
        <w:framePr w:w="3345" w:h="3786" w:hSpace="142" w:wrap="notBeside" w:vAnchor="page" w:hAnchor="page" w:x="7939" w:y="12475" w:anchorLock="1"/>
        <w:rPr>
          <w:color w:val="808080"/>
          <w:sz w:val="16"/>
          <w:lang w:val="en-US"/>
        </w:rPr>
      </w:pPr>
    </w:p>
    <w:p w14:paraId="7989D8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84AC675"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AC4D59"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182016D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2180E5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0FEB053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633A7C8" w14:textId="77777777" w:rsidR="00C45777" w:rsidRPr="00773BB6" w:rsidRDefault="00C45777" w:rsidP="00C45777">
      <w:pPr>
        <w:framePr w:w="3345" w:h="3786" w:hSpace="142" w:wrap="notBeside" w:vAnchor="page" w:hAnchor="page" w:x="7939" w:y="12475" w:anchorLock="1"/>
        <w:rPr>
          <w:color w:val="808080"/>
          <w:sz w:val="16"/>
          <w:lang w:val="fr-FR"/>
        </w:rPr>
      </w:pPr>
    </w:p>
    <w:p w14:paraId="46B88237"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A31728F" w14:textId="2904B243" w:rsidR="00B8160D" w:rsidRDefault="008A22CA" w:rsidP="00B8160D">
      <w:pPr>
        <w:framePr w:w="6209" w:h="13078" w:wrap="notBeside" w:vAnchor="page" w:hAnchor="page" w:x="1248" w:y="2836" w:anchorLock="1"/>
        <w:rPr>
          <w:iCs/>
          <w:sz w:val="28"/>
          <w:szCs w:val="28"/>
          <w:lang w:val="en-US"/>
        </w:rPr>
      </w:pPr>
      <w:r w:rsidRPr="008A22CA">
        <w:rPr>
          <w:iCs/>
          <w:sz w:val="28"/>
          <w:szCs w:val="28"/>
          <w:lang w:val="en-US"/>
        </w:rPr>
        <w:t>TAS Cloud: New Toolset for Turck Automation Suite</w:t>
      </w:r>
    </w:p>
    <w:p w14:paraId="4F932C32" w14:textId="77777777" w:rsidR="008A22CA" w:rsidRPr="00B8160D" w:rsidRDefault="008A22CA" w:rsidP="00B8160D">
      <w:pPr>
        <w:framePr w:w="6209" w:h="13078" w:wrap="notBeside" w:vAnchor="page" w:hAnchor="page" w:x="1248" w:y="2836" w:anchorLock="1"/>
        <w:rPr>
          <w:iCs/>
          <w:sz w:val="28"/>
          <w:szCs w:val="28"/>
          <w:lang w:val="en-US"/>
        </w:rPr>
      </w:pPr>
    </w:p>
    <w:p w14:paraId="2CFE32E7" w14:textId="17CA06A8" w:rsidR="00754610" w:rsidRDefault="0000015A" w:rsidP="00C45777">
      <w:pPr>
        <w:pStyle w:val="LauftextPI"/>
        <w:framePr w:w="6209" w:h="13078" w:wrap="notBeside" w:vAnchor="page" w:hAnchor="page" w:x="1248" w:y="2836" w:anchorLock="1"/>
        <w:rPr>
          <w:iCs/>
          <w:sz w:val="18"/>
          <w:szCs w:val="18"/>
        </w:rPr>
      </w:pPr>
      <w:r w:rsidRPr="0000015A">
        <w:rPr>
          <w:iCs/>
          <w:sz w:val="18"/>
          <w:szCs w:val="18"/>
        </w:rPr>
        <w:t>TAS Cloud simplifies condition monitoring, system management and remote maintenance for machine and system manufacturers</w:t>
      </w:r>
    </w:p>
    <w:p w14:paraId="65F899D8" w14:textId="77777777" w:rsidR="0000015A" w:rsidRDefault="0000015A" w:rsidP="00C45777">
      <w:pPr>
        <w:pStyle w:val="LauftextPI"/>
        <w:framePr w:w="6209" w:h="13078" w:wrap="notBeside" w:vAnchor="page" w:hAnchor="page" w:x="1248" w:y="2836" w:anchorLock="1"/>
      </w:pPr>
    </w:p>
    <w:p w14:paraId="288BBF69" w14:textId="580D96CD" w:rsidR="00D50382" w:rsidRDefault="00C45777" w:rsidP="00D50382">
      <w:pPr>
        <w:pStyle w:val="LauftextPI"/>
        <w:framePr w:w="6209" w:h="13078" w:wrap="notBeside" w:vAnchor="page" w:hAnchor="page" w:x="1248" w:y="2836" w:anchorLock="1"/>
      </w:pPr>
      <w:proofErr w:type="spellStart"/>
      <w:r w:rsidRPr="006226C8">
        <w:t>Mülheim</w:t>
      </w:r>
      <w:proofErr w:type="spellEnd"/>
      <w:r w:rsidRPr="006226C8">
        <w:t xml:space="preserve">, </w:t>
      </w:r>
      <w:r w:rsidR="00E65D8F">
        <w:t>April 11</w:t>
      </w:r>
      <w:r>
        <w:t>,</w:t>
      </w:r>
      <w:r w:rsidRPr="006226C8">
        <w:t xml:space="preserve"> 20</w:t>
      </w:r>
      <w:r w:rsidR="0094322E">
        <w:t>2</w:t>
      </w:r>
      <w:r w:rsidR="00C714DA">
        <w:t>4</w:t>
      </w:r>
      <w:r w:rsidRPr="006226C8">
        <w:t xml:space="preserve"> – </w:t>
      </w:r>
      <w:r w:rsidR="00EE7C28" w:rsidRPr="00EE7C28">
        <w:t xml:space="preserve">Turck is expanding its Turck Automation Suite (TAS) </w:t>
      </w:r>
      <w:proofErr w:type="spellStart"/>
      <w:r w:rsidR="00EE7C28" w:rsidRPr="00EE7C28">
        <w:t>IIoT</w:t>
      </w:r>
      <w:proofErr w:type="spellEnd"/>
      <w:r w:rsidR="00EE7C28" w:rsidRPr="00EE7C28">
        <w:t xml:space="preserve"> and service software platform with the TAS Cloud industrial cloud service for remote maintenance and condition monitoring. Customers can put together their own individual cloud solution from six modules and thus also customize the billing of their services. Users only pay for services that they actually use.</w:t>
      </w:r>
    </w:p>
    <w:p w14:paraId="07582948" w14:textId="77777777" w:rsidR="000F0207" w:rsidRDefault="000F0207" w:rsidP="00D50382">
      <w:pPr>
        <w:pStyle w:val="LauftextPI"/>
        <w:framePr w:w="6209" w:h="13078" w:wrap="notBeside" w:vAnchor="page" w:hAnchor="page" w:x="1248" w:y="2836" w:anchorLock="1"/>
      </w:pPr>
    </w:p>
    <w:p w14:paraId="44913611" w14:textId="77777777" w:rsidR="00981B1A" w:rsidRDefault="00981B1A" w:rsidP="00981B1A">
      <w:pPr>
        <w:pStyle w:val="LauftextPI"/>
        <w:framePr w:w="6209" w:h="13078" w:wrap="notBeside" w:vAnchor="page" w:hAnchor="page" w:x="1248" w:y="2836" w:anchorLock="1"/>
      </w:pPr>
      <w:r>
        <w:t xml:space="preserve">The Maintenance Manager in TAS Cloud is setting a new benchmark. Using a modular principle, this service enables users to create, schedule, carry out and document maintenance schedules for their machines without any programming. TAS Cloud communicates via the MQTT </w:t>
      </w:r>
      <w:proofErr w:type="spellStart"/>
      <w:r>
        <w:t>IIoT</w:t>
      </w:r>
      <w:proofErr w:type="spellEnd"/>
      <w:r>
        <w:t xml:space="preserve"> standard, which guarantees the best connectivity to other systems and services. Service technicians can monitor machine states and control functions remotely. The cloud service offers a convenient VPN connection for unrestricted access to all functions, just like in a company network.</w:t>
      </w:r>
    </w:p>
    <w:p w14:paraId="11D415B3" w14:textId="77777777" w:rsidR="00981B1A" w:rsidRDefault="00981B1A" w:rsidP="00981B1A">
      <w:pPr>
        <w:pStyle w:val="LauftextPI"/>
        <w:framePr w:w="6209" w:h="13078" w:wrap="notBeside" w:vAnchor="page" w:hAnchor="page" w:x="1248" w:y="2836" w:anchorLock="1"/>
      </w:pPr>
    </w:p>
    <w:p w14:paraId="18284637" w14:textId="77777777" w:rsidR="00981B1A" w:rsidRDefault="00981B1A" w:rsidP="00981B1A">
      <w:pPr>
        <w:pStyle w:val="LauftextPI"/>
        <w:framePr w:w="6209" w:h="13078" w:wrap="notBeside" w:vAnchor="page" w:hAnchor="page" w:x="1248" w:y="2836" w:anchorLock="1"/>
      </w:pPr>
      <w:r>
        <w:t xml:space="preserve">With the launch of TAS Cloud, Turck is now offering the second module set of its Automation Suite. The previously available TAS set of service tools will be further developed in future under the name TAS Desktop.  The </w:t>
      </w:r>
      <w:proofErr w:type="spellStart"/>
      <w:r>
        <w:t>IIoT</w:t>
      </w:r>
      <w:proofErr w:type="spellEnd"/>
      <w:r>
        <w:t xml:space="preserve"> and service platform will be completed in the medium term by TAS Edge with all the necessary tools for edge computing on Turck hardware and TAS Mobile, a special version for mobile devices. </w:t>
      </w:r>
    </w:p>
    <w:p w14:paraId="5C1A5F88" w14:textId="77777777" w:rsidR="00981B1A" w:rsidRDefault="00981B1A" w:rsidP="00981B1A">
      <w:pPr>
        <w:pStyle w:val="LauftextPI"/>
        <w:framePr w:w="6209" w:h="13078" w:wrap="notBeside" w:vAnchor="page" w:hAnchor="page" w:x="1248" w:y="2836" w:anchorLock="1"/>
      </w:pPr>
    </w:p>
    <w:p w14:paraId="2AE4C361" w14:textId="7ACFBD0B" w:rsidR="0094322E" w:rsidRPr="00C45777" w:rsidRDefault="00981B1A" w:rsidP="00981B1A">
      <w:pPr>
        <w:pStyle w:val="LauftextPI"/>
        <w:framePr w:w="6209" w:h="13078" w:wrap="notBeside" w:vAnchor="page" w:hAnchor="page" w:x="1248" w:y="2836" w:anchorLock="1"/>
      </w:pPr>
      <w:r>
        <w:t>TAS Cloud can be connected via all TX HMIs and edge controllers from Turck as well as the BL20 and BL67 modular I/O systems. The TBEN-L-PLC IP67 PLC will also soon be available as a client for TAS Cloud.</w:t>
      </w:r>
    </w:p>
    <w:sectPr w:rsidR="0094322E" w:rsidRPr="00C45777" w:rsidSect="00D1733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A16FD" w14:textId="77777777" w:rsidR="00D1733F" w:rsidRDefault="00D1733F">
      <w:r>
        <w:separator/>
      </w:r>
    </w:p>
  </w:endnote>
  <w:endnote w:type="continuationSeparator" w:id="0">
    <w:p w14:paraId="3F1D9B97" w14:textId="77777777" w:rsidR="00D1733F" w:rsidRDefault="00D1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B173" w14:textId="77777777" w:rsidR="00D1733F" w:rsidRDefault="00D1733F">
      <w:r>
        <w:separator/>
      </w:r>
    </w:p>
  </w:footnote>
  <w:footnote w:type="continuationSeparator" w:id="0">
    <w:p w14:paraId="1EC3C2F9" w14:textId="77777777" w:rsidR="00D1733F" w:rsidRDefault="00D1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7D5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FDE341C" wp14:editId="0A820EA9">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4D31DEA"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764"/>
    <w:rsid w:val="0000015A"/>
    <w:rsid w:val="000C0EB8"/>
    <w:rsid w:val="000F0207"/>
    <w:rsid w:val="001323F1"/>
    <w:rsid w:val="00143E9B"/>
    <w:rsid w:val="001F507E"/>
    <w:rsid w:val="00220319"/>
    <w:rsid w:val="0022357B"/>
    <w:rsid w:val="002C1940"/>
    <w:rsid w:val="002C4F63"/>
    <w:rsid w:val="003145D3"/>
    <w:rsid w:val="003A7114"/>
    <w:rsid w:val="003B568C"/>
    <w:rsid w:val="003F7B32"/>
    <w:rsid w:val="004E04FE"/>
    <w:rsid w:val="005836E8"/>
    <w:rsid w:val="005E6EC2"/>
    <w:rsid w:val="006C22B0"/>
    <w:rsid w:val="006E3498"/>
    <w:rsid w:val="00737B7E"/>
    <w:rsid w:val="00754610"/>
    <w:rsid w:val="00773BB6"/>
    <w:rsid w:val="007C480F"/>
    <w:rsid w:val="00811515"/>
    <w:rsid w:val="00864B51"/>
    <w:rsid w:val="008A22CA"/>
    <w:rsid w:val="008E1647"/>
    <w:rsid w:val="0094322E"/>
    <w:rsid w:val="00981B1A"/>
    <w:rsid w:val="00A15861"/>
    <w:rsid w:val="00A706A5"/>
    <w:rsid w:val="00A75E68"/>
    <w:rsid w:val="00A76524"/>
    <w:rsid w:val="00AC16C4"/>
    <w:rsid w:val="00B11CF5"/>
    <w:rsid w:val="00B506C5"/>
    <w:rsid w:val="00B8160D"/>
    <w:rsid w:val="00BF0555"/>
    <w:rsid w:val="00C45777"/>
    <w:rsid w:val="00C714DA"/>
    <w:rsid w:val="00C91790"/>
    <w:rsid w:val="00CA6AAE"/>
    <w:rsid w:val="00D1733F"/>
    <w:rsid w:val="00D50382"/>
    <w:rsid w:val="00D67139"/>
    <w:rsid w:val="00D863D9"/>
    <w:rsid w:val="00D903B2"/>
    <w:rsid w:val="00DB1FC7"/>
    <w:rsid w:val="00E47A07"/>
    <w:rsid w:val="00E65D8F"/>
    <w:rsid w:val="00ED6764"/>
    <w:rsid w:val="00EE7C28"/>
    <w:rsid w:val="00F27199"/>
    <w:rsid w:val="00F960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028A4"/>
  <w15:chartTrackingRefBased/>
  <w15:docId w15:val="{30B17CFE-6F7E-4CD5-9157-6CC3C2B4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3F7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de/produktneuheiten-2860_tas-cloud-neues-toolset-fuer-turck-automation-suite-48202.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3F41A-C93E-4673-8E5F-9E3C0C0BE162}">
  <ds:schemaRefs>
    <ds:schemaRef ds:uri="http://schemas.microsoft.com/sharepoint/v3/contenttype/forms"/>
  </ds:schemaRefs>
</ds:datastoreItem>
</file>

<file path=customXml/itemProps2.xml><?xml version="1.0" encoding="utf-8"?>
<ds:datastoreItem xmlns:ds="http://schemas.openxmlformats.org/officeDocument/2006/customXml" ds:itemID="{28FC23C5-6BF9-4F16-8147-B568B1F60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D9DF0-FE79-474A-BE2E-81BDFECF8A8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Turck_PR_0124_EN.dotx</Template>
  <TotalTime>0</TotalTime>
  <Pages>1</Pages>
  <Words>340</Words>
  <Characters>2148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Tripp, Lukas</dc:creator>
  <cp:keywords/>
  <cp:lastModifiedBy>Tripp, Lukas</cp:lastModifiedBy>
  <cp:revision>30</cp:revision>
  <dcterms:created xsi:type="dcterms:W3CDTF">2024-03-06T10:18:00Z</dcterms:created>
  <dcterms:modified xsi:type="dcterms:W3CDTF">2024-04-11T09:20:00Z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