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81A26" w14:textId="0717225A" w:rsidR="001B164A" w:rsidRDefault="002758FA" w:rsidP="0071261D">
      <w:pPr>
        <w:framePr w:w="3345" w:h="3345" w:hSpace="142" w:wrap="notBeside" w:vAnchor="page" w:hAnchor="page" w:x="7939" w:y="3516" w:anchorLock="1"/>
      </w:pPr>
      <w:r>
        <w:rPr>
          <w:noProof/>
          <w:snapToGrid w:val="0"/>
          <w:sz w:val="18"/>
          <w:szCs w:val="18"/>
        </w:rPr>
        <w:drawing>
          <wp:inline distT="0" distB="0" distL="0" distR="0" wp14:anchorId="67DC3A20" wp14:editId="6CF5E92B">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2124075" cy="2124075"/>
                    </a:xfrm>
                    <a:prstGeom prst="rect">
                      <a:avLst/>
                    </a:prstGeom>
                    <a:noFill/>
                    <a:ln>
                      <a:noFill/>
                    </a:ln>
                  </pic:spPr>
                </pic:pic>
              </a:graphicData>
            </a:graphic>
          </wp:inline>
        </w:drawing>
      </w:r>
    </w:p>
    <w:p w14:paraId="4F5FDB2D" w14:textId="704C57DC"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2758FA">
        <w:rPr>
          <w:color w:val="808080"/>
          <w:sz w:val="22"/>
          <w:szCs w:val="20"/>
        </w:rPr>
        <w:t>0</w:t>
      </w:r>
      <w:r w:rsidR="00952EF0">
        <w:rPr>
          <w:color w:val="808080"/>
          <w:sz w:val="22"/>
          <w:szCs w:val="20"/>
        </w:rPr>
        <w:t>2</w:t>
      </w:r>
      <w:r w:rsidRPr="004120B6">
        <w:rPr>
          <w:color w:val="808080"/>
          <w:sz w:val="22"/>
          <w:szCs w:val="20"/>
        </w:rPr>
        <w:t>/</w:t>
      </w:r>
      <w:r w:rsidR="009B1E75">
        <w:rPr>
          <w:color w:val="808080"/>
          <w:sz w:val="22"/>
          <w:szCs w:val="20"/>
        </w:rPr>
        <w:t>2</w:t>
      </w:r>
      <w:r w:rsidR="00D23908">
        <w:rPr>
          <w:color w:val="808080"/>
          <w:sz w:val="22"/>
          <w:szCs w:val="20"/>
        </w:rPr>
        <w:t>1</w:t>
      </w:r>
    </w:p>
    <w:p w14:paraId="5A76FABC" w14:textId="3B71CDC7" w:rsidR="002758FA" w:rsidRDefault="002758FA" w:rsidP="002758FA">
      <w:pPr>
        <w:framePr w:w="3345" w:h="851" w:hSpace="142" w:wrap="around" w:vAnchor="page" w:hAnchor="page" w:x="7939" w:y="7089" w:anchorLock="1"/>
        <w:ind w:left="-57"/>
        <w:rPr>
          <w:sz w:val="18"/>
          <w:szCs w:val="18"/>
        </w:rPr>
      </w:pPr>
      <w:r>
        <w:rPr>
          <w:bCs/>
          <w:color w:val="808080"/>
          <w:sz w:val="16"/>
          <w:szCs w:val="16"/>
        </w:rPr>
        <w:t>Turck0</w:t>
      </w:r>
      <w:r w:rsidR="00952EF0">
        <w:rPr>
          <w:bCs/>
          <w:color w:val="808080"/>
          <w:sz w:val="16"/>
          <w:szCs w:val="16"/>
        </w:rPr>
        <w:t>2</w:t>
      </w:r>
      <w:r>
        <w:rPr>
          <w:bCs/>
          <w:color w:val="808080"/>
          <w:sz w:val="16"/>
          <w:szCs w:val="16"/>
        </w:rPr>
        <w:t>21</w:t>
      </w:r>
      <w:r w:rsidRPr="006C1AF5">
        <w:rPr>
          <w:bCs/>
          <w:color w:val="808080"/>
          <w:sz w:val="16"/>
          <w:szCs w:val="16"/>
        </w:rPr>
        <w:t>.jpg:</w:t>
      </w:r>
      <w:r w:rsidRPr="00D15922">
        <w:rPr>
          <w:sz w:val="18"/>
          <w:szCs w:val="18"/>
        </w:rPr>
        <w:t xml:space="preserve"> </w:t>
      </w:r>
    </w:p>
    <w:p w14:paraId="03B89650" w14:textId="59E1A7D6" w:rsidR="00B11DC3" w:rsidRPr="005F1A6B" w:rsidRDefault="002758FA" w:rsidP="002758FA">
      <w:pPr>
        <w:framePr w:w="3345" w:h="851" w:hSpace="142" w:wrap="around" w:vAnchor="page" w:hAnchor="page" w:x="7939" w:y="7089" w:anchorLock="1"/>
        <w:spacing w:line="276" w:lineRule="auto"/>
        <w:ind w:left="-57"/>
        <w:rPr>
          <w:snapToGrid w:val="0"/>
          <w:sz w:val="18"/>
          <w:szCs w:val="18"/>
        </w:rPr>
      </w:pPr>
      <w:r w:rsidRPr="00C75F68">
        <w:rPr>
          <w:snapToGrid w:val="0"/>
          <w:sz w:val="18"/>
          <w:szCs w:val="18"/>
        </w:rPr>
        <w:t xml:space="preserve">Mit Dr. Michael </w:t>
      </w:r>
      <w:proofErr w:type="spellStart"/>
      <w:r w:rsidRPr="00C75F68">
        <w:rPr>
          <w:snapToGrid w:val="0"/>
          <w:sz w:val="18"/>
          <w:szCs w:val="18"/>
        </w:rPr>
        <w:t>Gürtner</w:t>
      </w:r>
      <w:proofErr w:type="spellEnd"/>
      <w:r w:rsidRPr="00C75F68">
        <w:rPr>
          <w:snapToGrid w:val="0"/>
          <w:sz w:val="18"/>
          <w:szCs w:val="18"/>
        </w:rPr>
        <w:t xml:space="preserve"> hat Turck einen ausgewiesenen </w:t>
      </w:r>
      <w:proofErr w:type="spellStart"/>
      <w:r w:rsidRPr="00C75F68">
        <w:rPr>
          <w:snapToGrid w:val="0"/>
          <w:sz w:val="18"/>
          <w:szCs w:val="18"/>
        </w:rPr>
        <w:t>IIoT</w:t>
      </w:r>
      <w:proofErr w:type="spellEnd"/>
      <w:r w:rsidRPr="00C75F68">
        <w:rPr>
          <w:snapToGrid w:val="0"/>
          <w:sz w:val="18"/>
          <w:szCs w:val="18"/>
        </w:rPr>
        <w:t>-Experten in die Geschäftsführung berufen</w:t>
      </w:r>
    </w:p>
    <w:p w14:paraId="5B6B2E5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39DC9631" w14:textId="77777777" w:rsidR="00012BF2" w:rsidRPr="004120B6" w:rsidRDefault="00012BF2" w:rsidP="00DD5734">
      <w:pPr>
        <w:framePr w:w="3345" w:h="6589" w:hSpace="142" w:wrap="notBeside" w:vAnchor="page" w:hAnchor="page" w:x="7959" w:y="9193" w:anchorLock="1"/>
        <w:rPr>
          <w:color w:val="808080"/>
          <w:sz w:val="16"/>
        </w:rPr>
      </w:pPr>
    </w:p>
    <w:p w14:paraId="5E7ABB8D"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257A03B0"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54EC4D41" w14:textId="77777777" w:rsidR="00012BF2" w:rsidRPr="00952EF0" w:rsidRDefault="00012BF2" w:rsidP="00DD5734">
      <w:pPr>
        <w:framePr w:w="3345" w:h="6589" w:hSpace="142" w:wrap="notBeside" w:vAnchor="page" w:hAnchor="page" w:x="7959" w:y="9193" w:anchorLock="1"/>
        <w:rPr>
          <w:color w:val="808080"/>
          <w:sz w:val="16"/>
          <w:lang w:val="it-IT"/>
        </w:rPr>
      </w:pPr>
      <w:proofErr w:type="spellStart"/>
      <w:r w:rsidRPr="00952EF0">
        <w:rPr>
          <w:color w:val="808080"/>
          <w:sz w:val="16"/>
          <w:lang w:val="it-IT"/>
        </w:rPr>
        <w:t>Telefon</w:t>
      </w:r>
      <w:proofErr w:type="spellEnd"/>
      <w:r w:rsidRPr="00952EF0">
        <w:rPr>
          <w:color w:val="808080"/>
          <w:sz w:val="16"/>
          <w:lang w:val="it-IT"/>
        </w:rPr>
        <w:t>: +49 208 4952-149</w:t>
      </w:r>
    </w:p>
    <w:p w14:paraId="085C9A0C" w14:textId="77777777" w:rsidR="00012BF2" w:rsidRPr="00952EF0" w:rsidRDefault="00012BF2" w:rsidP="00DD5734">
      <w:pPr>
        <w:framePr w:w="3345" w:h="6589" w:hSpace="142" w:wrap="notBeside" w:vAnchor="page" w:hAnchor="page" w:x="7959" w:y="9193" w:anchorLock="1"/>
        <w:rPr>
          <w:color w:val="808080"/>
          <w:sz w:val="16"/>
          <w:lang w:val="it-IT"/>
        </w:rPr>
      </w:pPr>
      <w:r w:rsidRPr="00952EF0">
        <w:rPr>
          <w:color w:val="808080"/>
          <w:sz w:val="16"/>
          <w:lang w:val="it-IT"/>
        </w:rPr>
        <w:t xml:space="preserve">Mobil: +49 160 93950359 </w:t>
      </w:r>
    </w:p>
    <w:p w14:paraId="638E7342" w14:textId="77777777" w:rsidR="00012BF2" w:rsidRPr="00952EF0" w:rsidRDefault="00012BF2" w:rsidP="00DD5734">
      <w:pPr>
        <w:framePr w:w="3345" w:h="6589" w:hSpace="142" w:wrap="notBeside" w:vAnchor="page" w:hAnchor="page" w:x="7959" w:y="9193" w:anchorLock="1"/>
        <w:rPr>
          <w:color w:val="808080"/>
          <w:sz w:val="16"/>
          <w:lang w:val="it-IT"/>
        </w:rPr>
      </w:pPr>
      <w:r w:rsidRPr="00952EF0">
        <w:rPr>
          <w:color w:val="808080"/>
          <w:sz w:val="16"/>
          <w:lang w:val="it-IT"/>
        </w:rPr>
        <w:t>Mail: klaus.albers@turck.com</w:t>
      </w:r>
    </w:p>
    <w:p w14:paraId="6AE88DF4" w14:textId="77777777" w:rsidR="00012BF2" w:rsidRPr="00952EF0" w:rsidRDefault="00012BF2" w:rsidP="00DD5734">
      <w:pPr>
        <w:framePr w:w="3345" w:h="6589" w:hSpace="142" w:wrap="notBeside" w:vAnchor="page" w:hAnchor="page" w:x="7959" w:y="9193" w:anchorLock="1"/>
        <w:rPr>
          <w:color w:val="808080"/>
          <w:sz w:val="16"/>
          <w:lang w:val="en-US"/>
        </w:rPr>
      </w:pPr>
      <w:r w:rsidRPr="00952EF0">
        <w:rPr>
          <w:color w:val="808080"/>
          <w:sz w:val="16"/>
          <w:lang w:val="en-US"/>
        </w:rPr>
        <w:t>Web: www.turck.</w:t>
      </w:r>
      <w:r w:rsidR="001B164A" w:rsidRPr="00952EF0">
        <w:rPr>
          <w:color w:val="808080"/>
          <w:sz w:val="16"/>
          <w:lang w:val="en-US"/>
        </w:rPr>
        <w:t>de/</w:t>
      </w:r>
      <w:r w:rsidRPr="00952EF0">
        <w:rPr>
          <w:color w:val="808080"/>
          <w:sz w:val="16"/>
          <w:lang w:val="en-US"/>
        </w:rPr>
        <w:t>presse</w:t>
      </w:r>
    </w:p>
    <w:p w14:paraId="769AC7D1" w14:textId="77777777" w:rsidR="00012BF2" w:rsidRPr="00952EF0" w:rsidRDefault="00012BF2" w:rsidP="00DD5734">
      <w:pPr>
        <w:framePr w:w="3345" w:h="6589" w:hSpace="142" w:wrap="notBeside" w:vAnchor="page" w:hAnchor="page" w:x="7959" w:y="9193" w:anchorLock="1"/>
        <w:rPr>
          <w:color w:val="808080"/>
          <w:sz w:val="16"/>
          <w:lang w:val="en-US"/>
        </w:rPr>
      </w:pPr>
    </w:p>
    <w:p w14:paraId="2AF098A2" w14:textId="77777777" w:rsidR="00012BF2" w:rsidRPr="00952EF0" w:rsidRDefault="00012BF2" w:rsidP="00DD5734">
      <w:pPr>
        <w:framePr w:w="3345" w:h="6589" w:hSpace="142" w:wrap="notBeside" w:vAnchor="page" w:hAnchor="page" w:x="7959" w:y="9193" w:anchorLock="1"/>
        <w:rPr>
          <w:color w:val="808080"/>
          <w:sz w:val="16"/>
          <w:lang w:val="en-US"/>
        </w:rPr>
      </w:pPr>
    </w:p>
    <w:p w14:paraId="6B1C547E" w14:textId="77777777" w:rsidR="00012BF2" w:rsidRPr="00952EF0" w:rsidRDefault="00012BF2" w:rsidP="00DD5734">
      <w:pPr>
        <w:framePr w:w="3345" w:h="6589" w:hSpace="142" w:wrap="notBeside" w:vAnchor="page" w:hAnchor="page" w:x="7959" w:y="9193" w:anchorLock="1"/>
        <w:rPr>
          <w:color w:val="808080"/>
          <w:sz w:val="16"/>
          <w:lang w:val="en-US"/>
        </w:rPr>
      </w:pPr>
      <w:r w:rsidRPr="00952EF0">
        <w:rPr>
          <w:color w:val="808080"/>
          <w:sz w:val="16"/>
          <w:lang w:val="en-US"/>
        </w:rPr>
        <w:t>LESER-KONTAKT</w:t>
      </w:r>
    </w:p>
    <w:p w14:paraId="38E25737" w14:textId="77777777" w:rsidR="00012BF2" w:rsidRPr="00952EF0" w:rsidRDefault="00012BF2" w:rsidP="00DD5734">
      <w:pPr>
        <w:framePr w:w="3345" w:h="6589" w:hSpace="142" w:wrap="notBeside" w:vAnchor="page" w:hAnchor="page" w:x="7959" w:y="9193" w:anchorLock="1"/>
        <w:rPr>
          <w:color w:val="808080"/>
          <w:sz w:val="16"/>
          <w:lang w:val="en-US"/>
        </w:rPr>
      </w:pPr>
    </w:p>
    <w:p w14:paraId="5E38B31E" w14:textId="77777777" w:rsidR="00012BF2" w:rsidRPr="00952EF0" w:rsidRDefault="00012BF2" w:rsidP="00DD5734">
      <w:pPr>
        <w:framePr w:w="3345" w:h="6589" w:hSpace="142" w:wrap="notBeside" w:vAnchor="page" w:hAnchor="page" w:x="7959" w:y="9193" w:anchorLock="1"/>
        <w:rPr>
          <w:color w:val="808080"/>
          <w:sz w:val="16"/>
          <w:lang w:val="en-US"/>
        </w:rPr>
      </w:pPr>
      <w:r w:rsidRPr="00952EF0">
        <w:rPr>
          <w:b/>
          <w:color w:val="808080"/>
          <w:sz w:val="16"/>
          <w:lang w:val="en-US"/>
        </w:rPr>
        <w:t>Deutschland</w:t>
      </w:r>
      <w:r w:rsidRPr="00952EF0">
        <w:rPr>
          <w:color w:val="808080"/>
          <w:sz w:val="16"/>
          <w:lang w:val="en-US"/>
        </w:rPr>
        <w:t>:</w:t>
      </w:r>
    </w:p>
    <w:p w14:paraId="403C7372" w14:textId="77777777" w:rsidR="00012BF2" w:rsidRPr="004120B6" w:rsidRDefault="00012BF2" w:rsidP="00DD5734">
      <w:pPr>
        <w:framePr w:w="3345" w:h="6589" w:hSpace="142" w:wrap="notBeside" w:vAnchor="page" w:hAnchor="page" w:x="7959" w:y="9193" w:anchorLock="1"/>
        <w:rPr>
          <w:color w:val="808080"/>
          <w:sz w:val="16"/>
        </w:rPr>
      </w:pPr>
      <w:r w:rsidRPr="00952EF0">
        <w:rPr>
          <w:color w:val="808080"/>
          <w:sz w:val="16"/>
          <w:lang w:val="en-US"/>
        </w:rPr>
        <w:t xml:space="preserve">Hans </w:t>
      </w:r>
      <w:proofErr w:type="spellStart"/>
      <w:r w:rsidRPr="00952EF0">
        <w:rPr>
          <w:color w:val="808080"/>
          <w:sz w:val="16"/>
          <w:lang w:val="en-US"/>
        </w:rPr>
        <w:t>Turck</w:t>
      </w:r>
      <w:proofErr w:type="spellEnd"/>
      <w:r w:rsidRPr="00952EF0">
        <w:rPr>
          <w:color w:val="808080"/>
          <w:sz w:val="16"/>
          <w:lang w:val="en-US"/>
        </w:rPr>
        <w:t xml:space="preserve"> GmbH &amp; Co. </w:t>
      </w:r>
      <w:r w:rsidRPr="004120B6">
        <w:rPr>
          <w:color w:val="808080"/>
          <w:sz w:val="16"/>
        </w:rPr>
        <w:t>KG</w:t>
      </w:r>
    </w:p>
    <w:p w14:paraId="6A25A551"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41440A8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6A54279E"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Mail: more@turck.com</w:t>
      </w:r>
    </w:p>
    <w:p w14:paraId="3980C50C"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Web: www.turck.com</w:t>
      </w:r>
    </w:p>
    <w:p w14:paraId="1C141F60" w14:textId="77777777" w:rsidR="00012BF2" w:rsidRPr="00DD5734" w:rsidRDefault="00012BF2" w:rsidP="00DD5734">
      <w:pPr>
        <w:framePr w:w="3345" w:h="6589" w:hSpace="142" w:wrap="notBeside" w:vAnchor="page" w:hAnchor="page" w:x="7959" w:y="9193" w:anchorLock="1"/>
        <w:rPr>
          <w:color w:val="808080"/>
          <w:sz w:val="16"/>
        </w:rPr>
      </w:pPr>
    </w:p>
    <w:p w14:paraId="4B045A53"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010A01B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77EF871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3B1F5CF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3D3F729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461BB71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304AC119" w14:textId="77777777" w:rsidR="00012BF2" w:rsidRPr="004120B6" w:rsidRDefault="00012BF2" w:rsidP="00DD5734">
      <w:pPr>
        <w:framePr w:w="3345" w:h="6589" w:hSpace="142" w:wrap="notBeside" w:vAnchor="page" w:hAnchor="page" w:x="7959" w:y="9193" w:anchorLock="1"/>
        <w:rPr>
          <w:color w:val="808080"/>
          <w:sz w:val="16"/>
        </w:rPr>
      </w:pPr>
    </w:p>
    <w:p w14:paraId="3EDE9F38"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7D8EF79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70BD4A4C"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8D83BE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0A7F9F6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5D12337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1E4E27CA" w14:textId="77777777" w:rsidR="001B164A" w:rsidRPr="004120B6" w:rsidRDefault="001B164A" w:rsidP="00DD5734">
      <w:pPr>
        <w:framePr w:w="3345" w:h="6589" w:hSpace="142" w:wrap="notBeside" w:vAnchor="page" w:hAnchor="page" w:x="7959" w:y="9193" w:anchorLock="1"/>
        <w:rPr>
          <w:color w:val="808080"/>
          <w:sz w:val="16"/>
        </w:rPr>
      </w:pPr>
    </w:p>
    <w:p w14:paraId="37594102" w14:textId="77777777" w:rsidR="001B164A" w:rsidRPr="004120B6" w:rsidRDefault="001B164A" w:rsidP="00DD5734">
      <w:pPr>
        <w:framePr w:w="3345" w:h="6589" w:hSpace="142" w:wrap="notBeside" w:vAnchor="page" w:hAnchor="page" w:x="7959" w:y="9193" w:anchorLock="1"/>
        <w:rPr>
          <w:color w:val="808080"/>
          <w:sz w:val="16"/>
        </w:rPr>
      </w:pPr>
    </w:p>
    <w:p w14:paraId="386E0814" w14:textId="473CEB58" w:rsidR="00DD5734"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1" w:history="1">
        <w:r w:rsidR="00DD5734" w:rsidRPr="0013725C">
          <w:rPr>
            <w:rStyle w:val="Hyperlink"/>
            <w:sz w:val="16"/>
          </w:rPr>
          <w:t>www.turck.de/presse</w:t>
        </w:r>
      </w:hyperlink>
    </w:p>
    <w:p w14:paraId="6FE096AB" w14:textId="77777777" w:rsidR="002758FA" w:rsidRPr="008520A0" w:rsidRDefault="002758FA" w:rsidP="002758FA">
      <w:pPr>
        <w:framePr w:w="6209" w:h="13078" w:wrap="notBeside" w:vAnchor="page" w:hAnchor="page" w:x="1248" w:y="2836" w:anchorLock="1"/>
        <w:spacing w:after="240"/>
        <w:rPr>
          <w:sz w:val="28"/>
          <w:szCs w:val="28"/>
        </w:rPr>
      </w:pPr>
      <w:r>
        <w:rPr>
          <w:iCs/>
          <w:sz w:val="28"/>
          <w:szCs w:val="28"/>
        </w:rPr>
        <w:t>Turck erweitert Geschäftsführung</w:t>
      </w:r>
    </w:p>
    <w:p w14:paraId="16010F0A" w14:textId="77777777" w:rsidR="002758FA" w:rsidRPr="000B143A" w:rsidRDefault="002758FA" w:rsidP="002758FA">
      <w:pPr>
        <w:pStyle w:val="Subhead"/>
        <w:framePr w:w="6209" w:h="13078" w:wrap="notBeside" w:vAnchor="page" w:hAnchor="page" w:x="1248" w:y="2836" w:anchorLock="1"/>
        <w:spacing w:after="360"/>
        <w:rPr>
          <w:sz w:val="18"/>
          <w:szCs w:val="18"/>
          <w:lang w:val="de-DE"/>
        </w:rPr>
      </w:pPr>
      <w:r w:rsidRPr="00D9539C">
        <w:rPr>
          <w:iCs/>
          <w:sz w:val="18"/>
          <w:szCs w:val="18"/>
          <w:lang w:val="de-DE"/>
        </w:rPr>
        <w:t xml:space="preserve">Dr. Michael </w:t>
      </w:r>
      <w:proofErr w:type="spellStart"/>
      <w:r w:rsidRPr="00D9539C">
        <w:rPr>
          <w:iCs/>
          <w:sz w:val="18"/>
          <w:szCs w:val="18"/>
          <w:lang w:val="de-DE"/>
        </w:rPr>
        <w:t>Gürtner</w:t>
      </w:r>
      <w:proofErr w:type="spellEnd"/>
      <w:r>
        <w:rPr>
          <w:iCs/>
          <w:sz w:val="18"/>
          <w:szCs w:val="18"/>
          <w:lang w:val="de-DE"/>
        </w:rPr>
        <w:t xml:space="preserve"> zum Geschäftsführer der Turck Holding GmbH und der Werner Turck GmbH &amp; Co. KG bestellt</w:t>
      </w:r>
    </w:p>
    <w:p w14:paraId="41AAC248" w14:textId="0C8BDEFB" w:rsidR="002758FA" w:rsidRDefault="002758FA" w:rsidP="002758FA">
      <w:pPr>
        <w:pStyle w:val="LauftextPI"/>
        <w:framePr w:w="6209" w:h="13078" w:wrap="notBeside" w:vAnchor="page" w:hAnchor="page" w:x="1248" w:y="2836" w:anchorLock="1"/>
        <w:rPr>
          <w:lang w:val="de-DE"/>
        </w:rPr>
      </w:pPr>
      <w:r w:rsidRPr="00193424">
        <w:rPr>
          <w:lang w:val="de-DE"/>
        </w:rPr>
        <w:t xml:space="preserve">Mülheim, </w:t>
      </w:r>
      <w:r w:rsidR="008A6D26">
        <w:rPr>
          <w:lang w:val="de-DE"/>
        </w:rPr>
        <w:t>25</w:t>
      </w:r>
      <w:r w:rsidRPr="00193424">
        <w:rPr>
          <w:lang w:val="de-DE"/>
        </w:rPr>
        <w:t xml:space="preserve">. </w:t>
      </w:r>
      <w:r>
        <w:rPr>
          <w:lang w:val="de-DE"/>
        </w:rPr>
        <w:t>Januar 2021</w:t>
      </w:r>
      <w:r w:rsidRPr="00395C49">
        <w:rPr>
          <w:lang w:val="de-DE"/>
        </w:rPr>
        <w:t xml:space="preserve"> –</w:t>
      </w:r>
      <w:r>
        <w:rPr>
          <w:lang w:val="de-DE"/>
        </w:rPr>
        <w:t xml:space="preserve"> Zum </w:t>
      </w:r>
      <w:r w:rsidRPr="00D9539C">
        <w:rPr>
          <w:lang w:val="de-DE"/>
        </w:rPr>
        <w:t xml:space="preserve">1. Februar </w:t>
      </w:r>
      <w:r>
        <w:rPr>
          <w:lang w:val="de-DE"/>
        </w:rPr>
        <w:t xml:space="preserve">wird </w:t>
      </w:r>
      <w:r w:rsidRPr="00D9539C">
        <w:rPr>
          <w:lang w:val="de-DE"/>
        </w:rPr>
        <w:t xml:space="preserve">Dr. Michael </w:t>
      </w:r>
      <w:proofErr w:type="spellStart"/>
      <w:r w:rsidRPr="00D9539C">
        <w:rPr>
          <w:lang w:val="de-DE"/>
        </w:rPr>
        <w:t>Gürtner</w:t>
      </w:r>
      <w:proofErr w:type="spellEnd"/>
      <w:r w:rsidRPr="00D9539C">
        <w:rPr>
          <w:lang w:val="de-DE"/>
        </w:rPr>
        <w:t xml:space="preserve"> </w:t>
      </w:r>
      <w:r>
        <w:rPr>
          <w:lang w:val="de-DE"/>
        </w:rPr>
        <w:t xml:space="preserve">die </w:t>
      </w:r>
      <w:r w:rsidRPr="00D9539C">
        <w:rPr>
          <w:lang w:val="de-DE"/>
        </w:rPr>
        <w:t>Geschäftsführ</w:t>
      </w:r>
      <w:r>
        <w:rPr>
          <w:lang w:val="de-DE"/>
        </w:rPr>
        <w:t>ung</w:t>
      </w:r>
      <w:r w:rsidRPr="00D9539C">
        <w:rPr>
          <w:lang w:val="de-DE"/>
        </w:rPr>
        <w:t xml:space="preserve"> für d</w:t>
      </w:r>
      <w:r>
        <w:rPr>
          <w:lang w:val="de-DE"/>
        </w:rPr>
        <w:t>ie</w:t>
      </w:r>
      <w:r w:rsidRPr="00D9539C">
        <w:rPr>
          <w:lang w:val="de-DE"/>
        </w:rPr>
        <w:t xml:space="preserve"> Ressort</w:t>
      </w:r>
      <w:r>
        <w:rPr>
          <w:lang w:val="de-DE"/>
        </w:rPr>
        <w:t>s</w:t>
      </w:r>
      <w:r w:rsidRPr="00D9539C">
        <w:rPr>
          <w:lang w:val="de-DE"/>
        </w:rPr>
        <w:t xml:space="preserve"> Entwicklung </w:t>
      </w:r>
      <w:r>
        <w:rPr>
          <w:lang w:val="de-DE"/>
        </w:rPr>
        <w:t>&amp;</w:t>
      </w:r>
      <w:r w:rsidRPr="00D9539C">
        <w:rPr>
          <w:lang w:val="de-DE"/>
        </w:rPr>
        <w:t xml:space="preserve"> IT</w:t>
      </w:r>
      <w:r w:rsidRPr="007D2482">
        <w:rPr>
          <w:lang w:val="de-DE"/>
        </w:rPr>
        <w:t xml:space="preserve"> </w:t>
      </w:r>
      <w:r>
        <w:rPr>
          <w:lang w:val="de-DE"/>
        </w:rPr>
        <w:t xml:space="preserve">in der Turck Holding GmbH übernehmen. Gleichzeitig ist der 46-Jährige auch in die Geschäftsführung der Werner Turck GmbH &amp; Co. KG berufen worden, die er gemeinsam mit Michael Gröbner leiten wird. Gröbner verantwortet in der Holding-Geschäftsführung </w:t>
      </w:r>
      <w:r w:rsidRPr="00BE21C3">
        <w:rPr>
          <w:lang w:val="de-DE"/>
        </w:rPr>
        <w:t>die Ressorts Produktion und Supply-Chain</w:t>
      </w:r>
      <w:r>
        <w:rPr>
          <w:lang w:val="de-DE"/>
        </w:rPr>
        <w:t>-</w:t>
      </w:r>
      <w:r w:rsidRPr="00BE21C3">
        <w:rPr>
          <w:lang w:val="de-DE"/>
        </w:rPr>
        <w:t>Management (SCM)</w:t>
      </w:r>
      <w:r>
        <w:rPr>
          <w:lang w:val="de-DE"/>
        </w:rPr>
        <w:t xml:space="preserve">, während die Geschäftsführer der Hans Turck GmbH &amp; Co. KG, Christian Wolf und Christian Pauli, in der Holding die Ressorts </w:t>
      </w:r>
      <w:r w:rsidRPr="00B168E5">
        <w:rPr>
          <w:lang w:val="de-DE"/>
        </w:rPr>
        <w:t>Vertrieb &amp; Marketing</w:t>
      </w:r>
      <w:r>
        <w:rPr>
          <w:lang w:val="de-DE"/>
        </w:rPr>
        <w:t xml:space="preserve"> sowie </w:t>
      </w:r>
      <w:r w:rsidRPr="00B168E5">
        <w:rPr>
          <w:lang w:val="de-DE"/>
        </w:rPr>
        <w:t>Finanzen</w:t>
      </w:r>
      <w:r>
        <w:rPr>
          <w:lang w:val="de-DE"/>
        </w:rPr>
        <w:t>,</w:t>
      </w:r>
      <w:r w:rsidRPr="00B168E5">
        <w:rPr>
          <w:lang w:val="de-DE"/>
        </w:rPr>
        <w:t xml:space="preserve"> Personal</w:t>
      </w:r>
      <w:r>
        <w:rPr>
          <w:lang w:val="de-DE"/>
        </w:rPr>
        <w:t xml:space="preserve"> &amp; Recht führen</w:t>
      </w:r>
      <w:r w:rsidRPr="00B168E5">
        <w:rPr>
          <w:lang w:val="de-DE"/>
        </w:rPr>
        <w:t>.</w:t>
      </w:r>
    </w:p>
    <w:p w14:paraId="4EEC2137" w14:textId="77777777" w:rsidR="002758FA" w:rsidRDefault="002758FA" w:rsidP="002758FA">
      <w:pPr>
        <w:pStyle w:val="LauftextPI"/>
        <w:framePr w:w="6209" w:h="13078" w:wrap="notBeside" w:vAnchor="page" w:hAnchor="page" w:x="1248" w:y="2836" w:anchorLock="1"/>
        <w:rPr>
          <w:lang w:val="de-DE"/>
        </w:rPr>
      </w:pPr>
    </w:p>
    <w:p w14:paraId="01722664" w14:textId="49B8802A" w:rsidR="002758FA" w:rsidRDefault="002758FA" w:rsidP="002758FA">
      <w:pPr>
        <w:pStyle w:val="LauftextPI"/>
        <w:framePr w:w="6209" w:h="13078" w:wrap="notBeside" w:vAnchor="page" w:hAnchor="page" w:x="1248" w:y="2836" w:anchorLock="1"/>
        <w:rPr>
          <w:lang w:val="de-DE"/>
        </w:rPr>
      </w:pPr>
      <w:r w:rsidRPr="00D9539C">
        <w:rPr>
          <w:lang w:val="de-DE"/>
        </w:rPr>
        <w:t xml:space="preserve">Dr. </w:t>
      </w:r>
      <w:r>
        <w:rPr>
          <w:lang w:val="de-DE"/>
        </w:rPr>
        <w:t xml:space="preserve">Michael </w:t>
      </w:r>
      <w:proofErr w:type="spellStart"/>
      <w:r w:rsidRPr="00D9539C">
        <w:rPr>
          <w:lang w:val="de-DE"/>
        </w:rPr>
        <w:t>Gürtner</w:t>
      </w:r>
      <w:proofErr w:type="spellEnd"/>
      <w:r w:rsidRPr="00D9539C">
        <w:rPr>
          <w:lang w:val="de-DE"/>
        </w:rPr>
        <w:t xml:space="preserve"> studierte Elektrotechnik an der Technischen Universität in München und promovierte dort am Institut für Messsystem- und Sensortechnik.</w:t>
      </w:r>
      <w:r>
        <w:rPr>
          <w:lang w:val="de-DE"/>
        </w:rPr>
        <w:t xml:space="preserve"> </w:t>
      </w:r>
      <w:r w:rsidRPr="00D9539C">
        <w:rPr>
          <w:lang w:val="de-DE"/>
        </w:rPr>
        <w:t>Er leitete in der Bosch</w:t>
      </w:r>
      <w:r>
        <w:rPr>
          <w:lang w:val="de-DE"/>
        </w:rPr>
        <w:t>-</w:t>
      </w:r>
      <w:r w:rsidRPr="00D9539C">
        <w:rPr>
          <w:lang w:val="de-DE"/>
        </w:rPr>
        <w:t xml:space="preserve">Gruppe </w:t>
      </w:r>
      <w:r>
        <w:rPr>
          <w:lang w:val="de-DE"/>
        </w:rPr>
        <w:t>verschiedene</w:t>
      </w:r>
      <w:r w:rsidRPr="00D9539C">
        <w:rPr>
          <w:lang w:val="de-DE"/>
        </w:rPr>
        <w:t xml:space="preserve"> Entwicklungsbereiche, die sich neben der Sensorik auf IT</w:t>
      </w:r>
      <w:r>
        <w:rPr>
          <w:lang w:val="de-DE"/>
        </w:rPr>
        <w:t>-</w:t>
      </w:r>
      <w:r w:rsidRPr="00D9539C">
        <w:rPr>
          <w:lang w:val="de-DE"/>
        </w:rPr>
        <w:t xml:space="preserve">relevante Themen wie </w:t>
      </w:r>
      <w:proofErr w:type="spellStart"/>
      <w:r w:rsidRPr="00D9539C">
        <w:rPr>
          <w:lang w:val="de-DE"/>
        </w:rPr>
        <w:t>I</w:t>
      </w:r>
      <w:r>
        <w:rPr>
          <w:lang w:val="de-DE"/>
        </w:rPr>
        <w:t>I</w:t>
      </w:r>
      <w:r w:rsidRPr="00D9539C">
        <w:rPr>
          <w:lang w:val="de-DE"/>
        </w:rPr>
        <w:t>oT</w:t>
      </w:r>
      <w:proofErr w:type="spellEnd"/>
      <w:r w:rsidRPr="00D9539C">
        <w:rPr>
          <w:lang w:val="de-DE"/>
        </w:rPr>
        <w:t>-Ökosysteme und Cloud</w:t>
      </w:r>
      <w:r>
        <w:rPr>
          <w:lang w:val="de-DE"/>
        </w:rPr>
        <w:t xml:space="preserve">-basierte Software als </w:t>
      </w:r>
      <w:r w:rsidRPr="00D9539C">
        <w:rPr>
          <w:lang w:val="de-DE"/>
        </w:rPr>
        <w:t>Service</w:t>
      </w:r>
      <w:r>
        <w:rPr>
          <w:lang w:val="de-DE"/>
        </w:rPr>
        <w:t>lösungen</w:t>
      </w:r>
      <w:r w:rsidRPr="00D9539C">
        <w:rPr>
          <w:lang w:val="de-DE"/>
        </w:rPr>
        <w:t xml:space="preserve"> spezialisierten. Zuletzt zeichnete </w:t>
      </w:r>
      <w:r>
        <w:rPr>
          <w:lang w:val="de-DE"/>
        </w:rPr>
        <w:t xml:space="preserve">Dr. </w:t>
      </w:r>
      <w:proofErr w:type="spellStart"/>
      <w:r w:rsidRPr="00D9539C">
        <w:rPr>
          <w:lang w:val="de-DE"/>
        </w:rPr>
        <w:t>Gürtner</w:t>
      </w:r>
      <w:proofErr w:type="spellEnd"/>
      <w:r w:rsidRPr="00D9539C">
        <w:rPr>
          <w:lang w:val="de-DE"/>
        </w:rPr>
        <w:t xml:space="preserve"> als CTO bei der Sixt SE für die digitale Transformation des Unternehmens und seiner Geschäftsprozesse</w:t>
      </w:r>
      <w:r>
        <w:rPr>
          <w:lang w:val="de-DE"/>
        </w:rPr>
        <w:t xml:space="preserve"> verantwortlich.</w:t>
      </w:r>
    </w:p>
    <w:p w14:paraId="4619AB51" w14:textId="77777777" w:rsidR="002758FA" w:rsidRDefault="002758FA" w:rsidP="002758FA">
      <w:pPr>
        <w:pStyle w:val="LauftextPI"/>
        <w:framePr w:w="6209" w:h="13078" w:wrap="notBeside" w:vAnchor="page" w:hAnchor="page" w:x="1248" w:y="2836" w:anchorLock="1"/>
        <w:rPr>
          <w:lang w:val="de-DE"/>
        </w:rPr>
      </w:pPr>
    </w:p>
    <w:p w14:paraId="181EE22A" w14:textId="61CE1705" w:rsidR="002758FA" w:rsidRDefault="002758FA" w:rsidP="002758FA">
      <w:pPr>
        <w:pStyle w:val="LauftextPI"/>
        <w:framePr w:w="6209" w:h="13078" w:wrap="notBeside" w:vAnchor="page" w:hAnchor="page" w:x="1248" w:y="2836" w:anchorLock="1"/>
        <w:rPr>
          <w:lang w:val="de-DE"/>
        </w:rPr>
      </w:pPr>
      <w:r>
        <w:rPr>
          <w:lang w:val="de-DE"/>
        </w:rPr>
        <w:t>„</w:t>
      </w:r>
      <w:r w:rsidRPr="00C75F68">
        <w:rPr>
          <w:lang w:val="de-DE"/>
        </w:rPr>
        <w:t xml:space="preserve">Neben seiner überzeugenden Managementkompetenz bringt Dr. Michael </w:t>
      </w:r>
      <w:proofErr w:type="spellStart"/>
      <w:r w:rsidRPr="00C75F68">
        <w:rPr>
          <w:lang w:val="de-DE"/>
        </w:rPr>
        <w:t>Gürtner</w:t>
      </w:r>
      <w:proofErr w:type="spellEnd"/>
      <w:r w:rsidRPr="00C75F68">
        <w:rPr>
          <w:lang w:val="de-DE"/>
        </w:rPr>
        <w:t xml:space="preserve"> eine umfassende Produkt- und Innovationsexpertise mit, besonders im Bereich </w:t>
      </w:r>
      <w:proofErr w:type="spellStart"/>
      <w:r w:rsidRPr="00C75F68">
        <w:rPr>
          <w:lang w:val="de-DE"/>
        </w:rPr>
        <w:t>IIoT</w:t>
      </w:r>
      <w:proofErr w:type="spellEnd"/>
      <w:r w:rsidRPr="00C75F68">
        <w:rPr>
          <w:lang w:val="de-DE"/>
        </w:rPr>
        <w:t xml:space="preserve">. Mit seiner Erfahrung in Software- und IT-Infrastruktur-Projekten ist er die ideale Besetzung für ein Unternehmen, das sich gemeinsam mit seinen Kunden in der digitalen Transformation befindet“, sagt Hans Sondermann, Beiratsvorsitzender der Turck Holding GmbH. „Deshalb sind wir überzeugt, dass wir mit Herrn Dr. </w:t>
      </w:r>
      <w:proofErr w:type="spellStart"/>
      <w:r w:rsidRPr="00C75F68">
        <w:rPr>
          <w:lang w:val="de-DE"/>
        </w:rPr>
        <w:t>Gürtner</w:t>
      </w:r>
      <w:proofErr w:type="spellEnd"/>
      <w:r w:rsidRPr="00C75F68">
        <w:rPr>
          <w:lang w:val="de-DE"/>
        </w:rPr>
        <w:t xml:space="preserve"> den richtigen Manager gefunden haben, um die Turck-Gruppe auf ihrem erfolgreichen Weg noch weiter voranzubringen.“</w:t>
      </w:r>
    </w:p>
    <w:p w14:paraId="7F1CA4F5" w14:textId="330085A0" w:rsidR="00497095" w:rsidRPr="009B1E75" w:rsidRDefault="00497095" w:rsidP="002758FA">
      <w:pPr>
        <w:pStyle w:val="LauftextPI"/>
        <w:rPr>
          <w:smallCaps/>
          <w:color w:val="A6A6A6" w:themeColor="background1" w:themeShade="A6"/>
          <w:spacing w:val="20"/>
          <w:sz w:val="24"/>
          <w:szCs w:val="24"/>
          <w:lang w:val="de-DE"/>
        </w:rPr>
      </w:pPr>
    </w:p>
    <w:sectPr w:rsidR="00497095" w:rsidRPr="009B1E75"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9CC4D" w14:textId="77777777" w:rsidR="002548E9" w:rsidRDefault="002548E9">
      <w:r>
        <w:separator/>
      </w:r>
    </w:p>
  </w:endnote>
  <w:endnote w:type="continuationSeparator" w:id="0">
    <w:p w14:paraId="26078C10" w14:textId="77777777" w:rsidR="002548E9" w:rsidRDefault="0025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4F864" w14:textId="77777777" w:rsidR="002548E9" w:rsidRDefault="002548E9">
      <w:r>
        <w:separator/>
      </w:r>
    </w:p>
  </w:footnote>
  <w:footnote w:type="continuationSeparator" w:id="0">
    <w:p w14:paraId="3582C3B2" w14:textId="77777777" w:rsidR="002548E9" w:rsidRDefault="0025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C0EAF"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1B5DE834" wp14:editId="7CA1CD1B">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3C2E81"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8FA"/>
    <w:rsid w:val="00012BF2"/>
    <w:rsid w:val="00033072"/>
    <w:rsid w:val="0004009F"/>
    <w:rsid w:val="00077A27"/>
    <w:rsid w:val="00097B21"/>
    <w:rsid w:val="000A3084"/>
    <w:rsid w:val="000B537F"/>
    <w:rsid w:val="000C3FC0"/>
    <w:rsid w:val="000D2214"/>
    <w:rsid w:val="000F0B80"/>
    <w:rsid w:val="001060D1"/>
    <w:rsid w:val="00134B2C"/>
    <w:rsid w:val="00145785"/>
    <w:rsid w:val="001A28DC"/>
    <w:rsid w:val="001B164A"/>
    <w:rsid w:val="001B60EF"/>
    <w:rsid w:val="001C015D"/>
    <w:rsid w:val="001D4244"/>
    <w:rsid w:val="001E518F"/>
    <w:rsid w:val="0021486E"/>
    <w:rsid w:val="002201A7"/>
    <w:rsid w:val="002539A8"/>
    <w:rsid w:val="002548E9"/>
    <w:rsid w:val="0025734C"/>
    <w:rsid w:val="00273D01"/>
    <w:rsid w:val="002758FA"/>
    <w:rsid w:val="0028339C"/>
    <w:rsid w:val="002B1257"/>
    <w:rsid w:val="002B4BC2"/>
    <w:rsid w:val="002F109A"/>
    <w:rsid w:val="002F2357"/>
    <w:rsid w:val="003139B7"/>
    <w:rsid w:val="00317AFE"/>
    <w:rsid w:val="00320FEF"/>
    <w:rsid w:val="0033662E"/>
    <w:rsid w:val="00377030"/>
    <w:rsid w:val="003A01B1"/>
    <w:rsid w:val="003A100F"/>
    <w:rsid w:val="003A5F6B"/>
    <w:rsid w:val="003C412E"/>
    <w:rsid w:val="003E79AA"/>
    <w:rsid w:val="003F21A8"/>
    <w:rsid w:val="0040016C"/>
    <w:rsid w:val="004120B6"/>
    <w:rsid w:val="004338E2"/>
    <w:rsid w:val="00437DED"/>
    <w:rsid w:val="00453417"/>
    <w:rsid w:val="00497095"/>
    <w:rsid w:val="004A2DB5"/>
    <w:rsid w:val="004B40B9"/>
    <w:rsid w:val="004E4C5F"/>
    <w:rsid w:val="004F1C73"/>
    <w:rsid w:val="004F21CC"/>
    <w:rsid w:val="004F60EC"/>
    <w:rsid w:val="00506DF9"/>
    <w:rsid w:val="00553D45"/>
    <w:rsid w:val="0056406D"/>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7FFB"/>
    <w:rsid w:val="00700928"/>
    <w:rsid w:val="007036FC"/>
    <w:rsid w:val="0070789B"/>
    <w:rsid w:val="0071261D"/>
    <w:rsid w:val="00756F4E"/>
    <w:rsid w:val="00770FC4"/>
    <w:rsid w:val="00771651"/>
    <w:rsid w:val="00771B24"/>
    <w:rsid w:val="00773758"/>
    <w:rsid w:val="00790183"/>
    <w:rsid w:val="007A2B6E"/>
    <w:rsid w:val="007E1092"/>
    <w:rsid w:val="007F7294"/>
    <w:rsid w:val="008031C9"/>
    <w:rsid w:val="0082715E"/>
    <w:rsid w:val="008362D4"/>
    <w:rsid w:val="00840E5D"/>
    <w:rsid w:val="0085145A"/>
    <w:rsid w:val="008520A0"/>
    <w:rsid w:val="00866FD4"/>
    <w:rsid w:val="008674D6"/>
    <w:rsid w:val="00881C66"/>
    <w:rsid w:val="008A00AA"/>
    <w:rsid w:val="008A6D26"/>
    <w:rsid w:val="008B3F10"/>
    <w:rsid w:val="008C6A8C"/>
    <w:rsid w:val="008E70B1"/>
    <w:rsid w:val="008F59AF"/>
    <w:rsid w:val="00900BE9"/>
    <w:rsid w:val="00905617"/>
    <w:rsid w:val="009135D7"/>
    <w:rsid w:val="009136D3"/>
    <w:rsid w:val="00916C7A"/>
    <w:rsid w:val="00933C85"/>
    <w:rsid w:val="009509C3"/>
    <w:rsid w:val="00952EF0"/>
    <w:rsid w:val="00966E31"/>
    <w:rsid w:val="00971DE4"/>
    <w:rsid w:val="00984D62"/>
    <w:rsid w:val="00996798"/>
    <w:rsid w:val="009A3D64"/>
    <w:rsid w:val="009A4005"/>
    <w:rsid w:val="009B1E75"/>
    <w:rsid w:val="009B49AC"/>
    <w:rsid w:val="009C5023"/>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92BDA"/>
    <w:rsid w:val="00CA22F8"/>
    <w:rsid w:val="00CB4134"/>
    <w:rsid w:val="00CB55A3"/>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822C1"/>
    <w:rsid w:val="00FA05D5"/>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2FECD7"/>
  <w15:chartTrackingRefBased/>
  <w15:docId w15:val="{1150A752-8021-44A2-93EF-1CC54E37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urck.de/presse"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0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ontent Workflow Article DE" ma:contentTypeID="0x0101009B23605EFEB7184599632C36BA78F4C00031893A95DDC8804BBC2F790E2718CB2C" ma:contentTypeVersion="11" ma:contentTypeDescription="" ma:contentTypeScope="" ma:versionID="06d9d185d0ceafde6dfce33c421aa22a">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0CC0B-C89D-4B00-9EA9-0A6DB1E5AAEE}"/>
</file>

<file path=customXml/itemProps2.xml><?xml version="1.0" encoding="utf-8"?>
<ds:datastoreItem xmlns:ds="http://schemas.openxmlformats.org/officeDocument/2006/customXml" ds:itemID="{63196A45-E156-4710-97D8-337B92744BCB}"/>
</file>

<file path=customXml/itemProps3.xml><?xml version="1.0" encoding="utf-8"?>
<ds:datastoreItem xmlns:ds="http://schemas.openxmlformats.org/officeDocument/2006/customXml" ds:itemID="{14A53D6F-9FE6-4463-80EF-2B947E907CA7}"/>
</file>

<file path=customXml/itemProps4.xml><?xml version="1.0" encoding="utf-8"?>
<ds:datastoreItem xmlns:ds="http://schemas.openxmlformats.org/officeDocument/2006/customXml" ds:itemID="{B6E53A58-A699-44E0-8731-748D83765E04}"/>
</file>

<file path=docProps/app.xml><?xml version="1.0" encoding="utf-8"?>
<Properties xmlns="http://schemas.openxmlformats.org/officeDocument/2006/extended-properties" xmlns:vt="http://schemas.openxmlformats.org/officeDocument/2006/docPropsVTypes">
  <Template>Turck_PRxx20_DE.dotx</Template>
  <TotalTime>0</TotalTime>
  <Pages>1</Pages>
  <Words>354</Words>
  <Characters>2344</Characters>
  <Application>Microsoft Office Word</Application>
  <DocSecurity>0</DocSecurity>
  <Lines>73</Lines>
  <Paragraphs>29</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Tripp, Lukas</cp:lastModifiedBy>
  <cp:revision>3</cp:revision>
  <cp:lastPrinted>2015-10-13T16:45:00Z</cp:lastPrinted>
  <dcterms:created xsi:type="dcterms:W3CDTF">2021-01-19T08:02:00Z</dcterms:created>
  <dcterms:modified xsi:type="dcterms:W3CDTF">2021-01-22T10:04:00Z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0x0101009B23605EFEB7184599632C36BA78F4C00031893A95DDC8804BBC2F790E2718CB2C</vt:lpwstr>
  </property>
  <property fmtid="{D5CDD505-2E9C-101B-9397-08002B2CF9AE}" pid="3" name="Character of Application">
    <vt:lpwstr/>
  </property>
  <property fmtid="{D5CDD505-2E9C-101B-9397-08002B2CF9AE}" pid="4" name="Product Group v2">
    <vt:lpwstr/>
  </property>
  <property fmtid="{D5CDD505-2E9C-101B-9397-08002B2CF9AE}" pid="5" name="Status">
    <vt:lpwstr>(1) In Progress</vt:lpwstr>
  </property>
  <property fmtid="{D5CDD505-2E9C-101B-9397-08002B2CF9AE}" pid="6" name="Target Industry">
    <vt:lpwstr/>
  </property>
  <property fmtid="{D5CDD505-2E9C-101B-9397-08002B2CF9AE}" pid="7" name="Strategic Subject">
    <vt:lpwstr/>
  </property>
  <property fmtid="{D5CDD505-2E9C-101B-9397-08002B2CF9AE}" pid="8" name="Topics Technologies">
    <vt:lpwstr/>
  </property>
  <property fmtid="{D5CDD505-2E9C-101B-9397-08002B2CF9AE}" pid="9" name="Marketer">
    <vt:lpwstr>122</vt:lpwstr>
  </property>
  <property fmtid="{D5CDD505-2E9C-101B-9397-08002B2CF9AE}" pid="10" name="Assigned To0">
    <vt:lpwstr>122</vt:lpwstr>
  </property>
  <property fmtid="{D5CDD505-2E9C-101B-9397-08002B2CF9AE}" pid="11" name="Type of Content">
    <vt:lpwstr>Press Release (PR)</vt:lpwstr>
  </property>
</Properties>
</file>